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CE3" w:rsidRDefault="001F7CE3" w:rsidP="001F7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PYERS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F7CE3" w:rsidRDefault="001F7CE3" w:rsidP="001F7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>, Gloucestershire. Chapman.</w:t>
      </w:r>
    </w:p>
    <w:p w:rsidR="001F7CE3" w:rsidRDefault="001F7CE3" w:rsidP="001F7CE3">
      <w:pPr>
        <w:rPr>
          <w:rFonts w:ascii="Times New Roman" w:hAnsi="Times New Roman" w:cs="Times New Roman"/>
        </w:rPr>
      </w:pPr>
    </w:p>
    <w:p w:rsidR="001F7CE3" w:rsidRDefault="001F7CE3" w:rsidP="001F7CE3">
      <w:pPr>
        <w:rPr>
          <w:rFonts w:ascii="Times New Roman" w:hAnsi="Times New Roman" w:cs="Times New Roman"/>
        </w:rPr>
      </w:pPr>
    </w:p>
    <w:p w:rsidR="001F7CE3" w:rsidRDefault="001F7CE3" w:rsidP="001F7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Estgate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him,</w:t>
      </w:r>
    </w:p>
    <w:p w:rsidR="001F7CE3" w:rsidRDefault="001F7CE3" w:rsidP="001F7CE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Parker of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 xml:space="preserve">, Gloucestershire(q.v.), John Smyth of Worcester(q.v.), Peter </w:t>
      </w:r>
      <w:proofErr w:type="spellStart"/>
      <w:r>
        <w:rPr>
          <w:rFonts w:ascii="Times New Roman" w:hAnsi="Times New Roman" w:cs="Times New Roman"/>
        </w:rPr>
        <w:t>Mannyng</w:t>
      </w:r>
      <w:proofErr w:type="spellEnd"/>
      <w:r>
        <w:rPr>
          <w:rFonts w:ascii="Times New Roman" w:hAnsi="Times New Roman" w:cs="Times New Roman"/>
        </w:rPr>
        <w:t xml:space="preserve"> of Norwich(q.v.) and Richard Cony of London, mercer(q.v.).</w:t>
      </w:r>
    </w:p>
    <w:p w:rsidR="001F7CE3" w:rsidRDefault="001F7CE3" w:rsidP="001F7CE3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1F7CE3" w:rsidRDefault="001F7CE3" w:rsidP="001F7CE3">
      <w:pPr>
        <w:rPr>
          <w:rFonts w:ascii="Times New Roman" w:hAnsi="Times New Roman" w:cs="Times New Roman"/>
        </w:rPr>
      </w:pPr>
    </w:p>
    <w:p w:rsidR="001F7CE3" w:rsidRDefault="001F7CE3" w:rsidP="001F7CE3">
      <w:pPr>
        <w:rPr>
          <w:rFonts w:ascii="Times New Roman" w:hAnsi="Times New Roman" w:cs="Times New Roman"/>
        </w:rPr>
      </w:pPr>
    </w:p>
    <w:p w:rsidR="001F7CE3" w:rsidRDefault="001F7CE3" w:rsidP="001F7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1F7C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CE3" w:rsidRDefault="001F7CE3" w:rsidP="00E71FC3">
      <w:r>
        <w:separator/>
      </w:r>
    </w:p>
  </w:endnote>
  <w:endnote w:type="continuationSeparator" w:id="0">
    <w:p w:rsidR="001F7CE3" w:rsidRDefault="001F7C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CE3" w:rsidRDefault="001F7CE3" w:rsidP="00E71FC3">
      <w:r>
        <w:separator/>
      </w:r>
    </w:p>
  </w:footnote>
  <w:footnote w:type="continuationSeparator" w:id="0">
    <w:p w:rsidR="001F7CE3" w:rsidRDefault="001F7C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E3"/>
    <w:rsid w:val="001A7C09"/>
    <w:rsid w:val="001F7CE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E20C2C-4CF9-4153-8F0E-9B3F4E7F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7C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2017-10-08T19:07:00Z</dcterms:created>
  <dcterms:modified xsi:type="dcterms:W3CDTF">2017-10-08T19:08:00Z</dcterms:modified>
</cp:coreProperties>
</file>